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9E" w:rsidRPr="00E02D9B" w:rsidRDefault="00ED299E" w:rsidP="00ED299E">
      <w:pPr>
        <w:jc w:val="center"/>
        <w:rPr>
          <w:sz w:val="40"/>
          <w:szCs w:val="40"/>
        </w:rPr>
      </w:pPr>
      <w:bookmarkStart w:id="0" w:name="_GoBack"/>
      <w:bookmarkEnd w:id="0"/>
    </w:p>
    <w:p w:rsidR="00E73282" w:rsidRPr="00A340B5" w:rsidRDefault="00E73282" w:rsidP="00E73282">
      <w:r w:rsidRPr="00A340B5">
        <w:fldChar w:fldCharType="begin"/>
      </w:r>
      <w:r w:rsidR="00BA6BEC">
        <w:instrText xml:space="preserve"> TC  "</w:instrText>
      </w:r>
      <w:r w:rsidRPr="00A340B5">
        <w:instrText xml:space="preserve">Bid Submittal Instructions" </w:instrText>
      </w:r>
      <w:r w:rsidRPr="00A340B5">
        <w:fldChar w:fldCharType="end"/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Bidders are advised that t</w:t>
      </w:r>
      <w:r w:rsidR="00ED299E" w:rsidRPr="00BA6BEC">
        <w:rPr>
          <w:sz w:val="56"/>
          <w:szCs w:val="56"/>
        </w:rPr>
        <w:t xml:space="preserve">he </w:t>
      </w:r>
      <w:r w:rsidRPr="00BA6BEC">
        <w:rPr>
          <w:sz w:val="56"/>
          <w:szCs w:val="56"/>
        </w:rPr>
        <w:t>f</w:t>
      </w:r>
      <w:r w:rsidR="00ED299E" w:rsidRPr="00BA6BEC">
        <w:rPr>
          <w:sz w:val="56"/>
          <w:szCs w:val="56"/>
        </w:rPr>
        <w:t>ollowing</w:t>
      </w:r>
      <w:r w:rsidR="00E02D9B" w:rsidRPr="00BA6BEC">
        <w:rPr>
          <w:sz w:val="56"/>
          <w:szCs w:val="56"/>
        </w:rPr>
        <w:t>:</w:t>
      </w:r>
    </w:p>
    <w:p w:rsidR="00E02D9B" w:rsidRPr="00BA6BEC" w:rsidRDefault="00E02D9B" w:rsidP="00ED299E">
      <w:pPr>
        <w:jc w:val="center"/>
        <w:rPr>
          <w:sz w:val="56"/>
          <w:szCs w:val="56"/>
        </w:rPr>
      </w:pP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ADDENDUM RECEIPT</w:t>
      </w: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VERIFICATION FORM</w:t>
      </w:r>
    </w:p>
    <w:p w:rsidR="00A340B5" w:rsidRPr="00BA6BEC" w:rsidRDefault="00A340B5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and the</w:t>
      </w:r>
    </w:p>
    <w:p w:rsidR="00ED299E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PROPOSAL FORM PACKET </w:t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hall </w:t>
      </w:r>
      <w:r w:rsidRPr="00BA6BEC">
        <w:rPr>
          <w:sz w:val="56"/>
          <w:szCs w:val="56"/>
        </w:rPr>
        <w:t>b</w:t>
      </w:r>
      <w:r w:rsidR="00ED299E" w:rsidRPr="00BA6BEC">
        <w:rPr>
          <w:sz w:val="56"/>
          <w:szCs w:val="56"/>
        </w:rPr>
        <w:t xml:space="preserve">e </w:t>
      </w:r>
      <w:r w:rsidRPr="00BA6BEC">
        <w:rPr>
          <w:sz w:val="56"/>
          <w:szCs w:val="56"/>
        </w:rPr>
        <w:t>c</w:t>
      </w:r>
      <w:r w:rsidR="00ED299E" w:rsidRPr="00BA6BEC">
        <w:rPr>
          <w:sz w:val="56"/>
          <w:szCs w:val="56"/>
        </w:rPr>
        <w:t xml:space="preserve">ompleted, 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</w:t>
      </w:r>
      <w:r w:rsidR="00ED299E" w:rsidRPr="00BA6BEC">
        <w:rPr>
          <w:sz w:val="56"/>
          <w:szCs w:val="56"/>
        </w:rPr>
        <w:t xml:space="preserve">nd </w:t>
      </w: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ubmitted </w:t>
      </w:r>
      <w:r w:rsidRPr="00BA6BEC">
        <w:rPr>
          <w:sz w:val="56"/>
          <w:szCs w:val="56"/>
        </w:rPr>
        <w:t>in a sealed envelope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clearly marked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“SEALED BID” </w:t>
      </w:r>
    </w:p>
    <w:p w:rsidR="00E73282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and the 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CONTRACT NUMBER </w:t>
      </w:r>
    </w:p>
    <w:p w:rsidR="001C1EC9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on the outside of the envelope</w:t>
      </w:r>
    </w:p>
    <w:sectPr w:rsidR="001C1EC9" w:rsidRPr="00BA6BEC" w:rsidSect="00C1183D"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5D"/>
    <w:rsid w:val="00072F41"/>
    <w:rsid w:val="0013130A"/>
    <w:rsid w:val="001C1EC9"/>
    <w:rsid w:val="001D61AB"/>
    <w:rsid w:val="00246398"/>
    <w:rsid w:val="002E3858"/>
    <w:rsid w:val="0034395E"/>
    <w:rsid w:val="00373AF4"/>
    <w:rsid w:val="00374CEB"/>
    <w:rsid w:val="003F66DB"/>
    <w:rsid w:val="0042545D"/>
    <w:rsid w:val="00431F21"/>
    <w:rsid w:val="00464908"/>
    <w:rsid w:val="00502F39"/>
    <w:rsid w:val="005B0CB2"/>
    <w:rsid w:val="006605F9"/>
    <w:rsid w:val="007E4B9A"/>
    <w:rsid w:val="00884D7A"/>
    <w:rsid w:val="00A340B5"/>
    <w:rsid w:val="00A675F3"/>
    <w:rsid w:val="00AC6D64"/>
    <w:rsid w:val="00B52F1A"/>
    <w:rsid w:val="00BA6BEC"/>
    <w:rsid w:val="00C1183D"/>
    <w:rsid w:val="00D97CF9"/>
    <w:rsid w:val="00DC5312"/>
    <w:rsid w:val="00E02D9B"/>
    <w:rsid w:val="00E73282"/>
    <w:rsid w:val="00E7364C"/>
    <w:rsid w:val="00ED299E"/>
    <w:rsid w:val="00F54373"/>
    <w:rsid w:val="00FC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5AEB4-F4BB-49F0-B722-B0B6FA45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C4B19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5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5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75F3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75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75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rsid w:val="00374CEB"/>
    <w:rPr>
      <w:color w:val="0000FF"/>
      <w:u w:val="single"/>
    </w:rPr>
  </w:style>
  <w:style w:type="paragraph" w:styleId="TOAHeading">
    <w:name w:val="toa heading"/>
    <w:basedOn w:val="Normal"/>
    <w:next w:val="Normal"/>
    <w:semiHidden/>
    <w:rsid w:val="002E3858"/>
    <w:pPr>
      <w:tabs>
        <w:tab w:val="left" w:pos="9000"/>
        <w:tab w:val="right" w:pos="9360"/>
      </w:tabs>
      <w:suppressAutoHyphens/>
      <w:jc w:val="both"/>
    </w:pPr>
    <w:rPr>
      <w:rFonts w:ascii="Courier New" w:eastAsia="Times New Roman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arris2\Application%20Data\Microsoft\Templates\Normal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PROPOSAL FORM PACKET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6E319-406F-4CB3-929A-9A3F404EA8C3}"/>
</file>

<file path=customXml/itemProps2.xml><?xml version="1.0" encoding="utf-8"?>
<ds:datastoreItem xmlns:ds="http://schemas.openxmlformats.org/officeDocument/2006/customXml" ds:itemID="{C4CE7D84-79F8-4D9D-8B2A-6C63EF3756DE}"/>
</file>

<file path=customXml/itemProps3.xml><?xml version="1.0" encoding="utf-8"?>
<ds:datastoreItem xmlns:ds="http://schemas.openxmlformats.org/officeDocument/2006/customXml" ds:itemID="{1291A811-2EAC-4560-BBC4-7BC9E4AB9D0E}"/>
</file>

<file path=customXml/itemProps4.xml><?xml version="1.0" encoding="utf-8"?>
<ds:datastoreItem xmlns:ds="http://schemas.openxmlformats.org/officeDocument/2006/customXml" ds:itemID="{41686ED8-B682-4EAB-928C-E638A2C356FF}"/>
</file>

<file path=docProps/app.xml><?xml version="1.0" encoding="utf-8"?>
<Properties xmlns="http://schemas.openxmlformats.org/officeDocument/2006/extended-properties" xmlns:vt="http://schemas.openxmlformats.org/officeDocument/2006/docPropsVTypes">
  <Template>Normal1.dot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Bid Submittal Instructions</vt:lpstr>
    </vt:vector>
  </TitlesOfParts>
  <Company>MDOT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Bid Submittal Instructions</dc:title>
  <dc:subject/>
  <dc:creator>Janice M. Harris</dc:creator>
  <cp:keywords/>
  <cp:lastModifiedBy>Julissa Sharpe</cp:lastModifiedBy>
  <cp:revision>2</cp:revision>
  <cp:lastPrinted>2014-10-14T17:51:00Z</cp:lastPrinted>
  <dcterms:created xsi:type="dcterms:W3CDTF">2017-05-12T12:59:00Z</dcterms:created>
  <dcterms:modified xsi:type="dcterms:W3CDTF">2017-05-12T12:59:00Z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51400</vt:r8>
  </property>
</Properties>
</file>